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B4848" w14:textId="77777777" w:rsidR="00623763" w:rsidRDefault="00623763" w:rsidP="0062376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SWETESHERE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5660A15C" w14:textId="77777777" w:rsidR="00623763" w:rsidRDefault="00623763" w:rsidP="00623763">
      <w:pPr>
        <w:pStyle w:val="NoSpacing"/>
        <w:rPr>
          <w:rFonts w:eastAsia="Times New Roman" w:cs="Times New Roman"/>
          <w:szCs w:val="24"/>
        </w:rPr>
      </w:pPr>
    </w:p>
    <w:p w14:paraId="541B30E5" w14:textId="77777777" w:rsidR="00623763" w:rsidRDefault="00623763" w:rsidP="00623763">
      <w:pPr>
        <w:pStyle w:val="NoSpacing"/>
        <w:rPr>
          <w:rFonts w:eastAsia="Times New Roman" w:cs="Times New Roman"/>
          <w:szCs w:val="24"/>
        </w:rPr>
      </w:pPr>
    </w:p>
    <w:p w14:paraId="322F9F4D" w14:textId="77777777" w:rsidR="00623763" w:rsidRDefault="00623763" w:rsidP="0062376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18 May1485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spellStart"/>
      <w:r>
        <w:rPr>
          <w:rFonts w:eastAsia="Times New Roman" w:cs="Times New Roman"/>
          <w:szCs w:val="24"/>
        </w:rPr>
        <w:t>virtute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officii</w:t>
      </w:r>
      <w:proofErr w:type="spellEnd"/>
      <w:r>
        <w:rPr>
          <w:rFonts w:eastAsia="Times New Roman" w:cs="Times New Roman"/>
          <w:szCs w:val="24"/>
        </w:rPr>
        <w:t xml:space="preserve"> held in </w:t>
      </w:r>
      <w:proofErr w:type="spellStart"/>
      <w:proofErr w:type="gramStart"/>
      <w:r>
        <w:rPr>
          <w:rFonts w:eastAsia="Times New Roman" w:cs="Times New Roman"/>
          <w:szCs w:val="24"/>
        </w:rPr>
        <w:t>St.Mary</w:t>
      </w:r>
      <w:proofErr w:type="spellEnd"/>
      <w:proofErr w:type="gramEnd"/>
      <w:r>
        <w:rPr>
          <w:rFonts w:eastAsia="Times New Roman" w:cs="Times New Roman"/>
          <w:szCs w:val="24"/>
        </w:rPr>
        <w:t xml:space="preserve"> Cray,</w:t>
      </w:r>
    </w:p>
    <w:p w14:paraId="67FF2C34" w14:textId="77777777" w:rsidR="00623763" w:rsidRDefault="00623763" w:rsidP="0062376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Kent, into </w:t>
      </w:r>
      <w:proofErr w:type="gramStart"/>
      <w:r>
        <w:rPr>
          <w:rFonts w:eastAsia="Times New Roman" w:cs="Times New Roman"/>
          <w:szCs w:val="24"/>
        </w:rPr>
        <w:t>lands</w:t>
      </w:r>
      <w:proofErr w:type="gramEnd"/>
      <w:r>
        <w:rPr>
          <w:rFonts w:eastAsia="Times New Roman" w:cs="Times New Roman"/>
          <w:szCs w:val="24"/>
        </w:rPr>
        <w:t xml:space="preserve"> of Sir Henry </w:t>
      </w:r>
      <w:proofErr w:type="gramStart"/>
      <w:r>
        <w:rPr>
          <w:rFonts w:eastAsia="Times New Roman" w:cs="Times New Roman"/>
          <w:szCs w:val="24"/>
        </w:rPr>
        <w:t>Bruyn(</w:t>
      </w:r>
      <w:proofErr w:type="gramEnd"/>
      <w:r>
        <w:rPr>
          <w:rFonts w:eastAsia="Times New Roman" w:cs="Times New Roman"/>
          <w:szCs w:val="24"/>
        </w:rPr>
        <w:t>d.1467)(q.v.).</w:t>
      </w:r>
    </w:p>
    <w:p w14:paraId="434FC1EC" w14:textId="77777777" w:rsidR="00623763" w:rsidRDefault="00623763" w:rsidP="00623763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65CF5E50" w14:textId="77777777" w:rsidR="00623763" w:rsidRDefault="00623763" w:rsidP="00623763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p.155)</w:t>
      </w:r>
    </w:p>
    <w:p w14:paraId="5F620C43" w14:textId="77777777" w:rsidR="00623763" w:rsidRDefault="00623763" w:rsidP="00623763">
      <w:pPr>
        <w:pStyle w:val="NoSpacing"/>
        <w:rPr>
          <w:rFonts w:eastAsia="Times New Roman" w:cs="Times New Roman"/>
          <w:szCs w:val="24"/>
        </w:rPr>
      </w:pPr>
    </w:p>
    <w:p w14:paraId="4F7D4114" w14:textId="77777777" w:rsidR="00623763" w:rsidRDefault="00623763" w:rsidP="00623763">
      <w:pPr>
        <w:pStyle w:val="NoSpacing"/>
        <w:rPr>
          <w:rFonts w:eastAsia="Times New Roman" w:cs="Times New Roman"/>
          <w:szCs w:val="24"/>
        </w:rPr>
      </w:pPr>
    </w:p>
    <w:p w14:paraId="133674D5" w14:textId="77777777" w:rsidR="00623763" w:rsidRDefault="00623763" w:rsidP="0062376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22 November 2023</w:t>
      </w:r>
    </w:p>
    <w:p w14:paraId="40F305E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974B2" w14:textId="77777777" w:rsidR="00623763" w:rsidRDefault="00623763" w:rsidP="009139A6">
      <w:r>
        <w:separator/>
      </w:r>
    </w:p>
  </w:endnote>
  <w:endnote w:type="continuationSeparator" w:id="0">
    <w:p w14:paraId="7EF67585" w14:textId="77777777" w:rsidR="00623763" w:rsidRDefault="006237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524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1E7C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922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71B75" w14:textId="77777777" w:rsidR="00623763" w:rsidRDefault="00623763" w:rsidP="009139A6">
      <w:r>
        <w:separator/>
      </w:r>
    </w:p>
  </w:footnote>
  <w:footnote w:type="continuationSeparator" w:id="0">
    <w:p w14:paraId="6A5C0BBD" w14:textId="77777777" w:rsidR="00623763" w:rsidRDefault="006237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065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CF5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6F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763"/>
    <w:rsid w:val="000666E0"/>
    <w:rsid w:val="002510B7"/>
    <w:rsid w:val="005C130B"/>
    <w:rsid w:val="00623763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C6E63"/>
  <w15:chartTrackingRefBased/>
  <w15:docId w15:val="{FAF08700-FC6A-40A0-BE8F-5F726C337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2023-11-22T20:38:00Z</dcterms:created>
  <dcterms:modified xsi:type="dcterms:W3CDTF">2023-11-22T20:38:00Z</dcterms:modified>
</cp:coreProperties>
</file>